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2D" w:rsidRPr="00D449EF" w:rsidRDefault="00A5282D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A5282D" w:rsidRPr="00D449EF" w:rsidRDefault="00A5282D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A5282D" w:rsidRPr="00D449EF" w:rsidRDefault="00A5282D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A5282D" w:rsidRPr="00A25CBC" w:rsidRDefault="00A5282D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с.Рыбхоз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A5282D" w:rsidRPr="00D449EF" w:rsidRDefault="00A5282D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A5282D" w:rsidRPr="00D449EF" w:rsidRDefault="00A5282D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A5282D" w:rsidRPr="00D449EF" w:rsidRDefault="00A5282D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A5282D" w:rsidRPr="00D449EF" w:rsidTr="00480F29">
        <w:trPr>
          <w:trHeight w:val="247"/>
        </w:trPr>
        <w:tc>
          <w:tcPr>
            <w:tcW w:w="2383" w:type="dxa"/>
          </w:tcPr>
          <w:p w:rsidR="00A5282D" w:rsidRPr="0086206E" w:rsidRDefault="00A5282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A5282D" w:rsidRPr="0086206E" w:rsidRDefault="00A5282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A5282D" w:rsidRPr="0086206E" w:rsidRDefault="00A5282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A5282D" w:rsidRPr="0086206E" w:rsidRDefault="00A5282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5282D" w:rsidRPr="00D449EF" w:rsidTr="006432F8">
        <w:trPr>
          <w:trHeight w:val="275"/>
        </w:trPr>
        <w:tc>
          <w:tcPr>
            <w:tcW w:w="2383" w:type="dxa"/>
          </w:tcPr>
          <w:p w:rsidR="00A5282D" w:rsidRPr="0086206E" w:rsidRDefault="00A5282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Тепловка</w:t>
            </w:r>
          </w:p>
        </w:tc>
        <w:tc>
          <w:tcPr>
            <w:tcW w:w="2410" w:type="dxa"/>
          </w:tcPr>
          <w:p w:rsidR="00A5282D" w:rsidRPr="0086206E" w:rsidRDefault="00A5282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0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10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A5282D" w:rsidRPr="0086206E" w:rsidRDefault="00A5282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6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A5282D" w:rsidRPr="0086206E" w:rsidRDefault="00A5282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A5282D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282D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A5282D" w:rsidRPr="00A96092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A5282D" w:rsidRPr="00A96092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A5282D" w:rsidRDefault="00A5282D" w:rsidP="00A042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A5282D" w:rsidRDefault="00A5282D" w:rsidP="00A042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Рыбхоз.</w:t>
      </w:r>
    </w:p>
    <w:p w:rsidR="00A5282D" w:rsidRDefault="00A5282D" w:rsidP="00A042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Рыбхоз, общее количество присутствующих  – 52 человека.</w:t>
      </w:r>
    </w:p>
    <w:p w:rsidR="00A5282D" w:rsidRPr="00E410B5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5282D" w:rsidRPr="00D449EF" w:rsidRDefault="00A5282D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A5282D" w:rsidRPr="00D449EF" w:rsidRDefault="00A5282D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Рыбхоз 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A5282D" w:rsidRPr="00D449EF" w:rsidRDefault="00A5282D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4"/>
          <w:attr w:name="Month" w:val="4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A5282D" w:rsidRPr="00D449EF" w:rsidRDefault="00A5282D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A5282D" w:rsidRPr="00D449EF" w:rsidRDefault="00A5282D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A5282D" w:rsidRPr="00D449EF" w:rsidRDefault="00A5282D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Рыбхоз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A5282D" w:rsidRPr="00D449EF" w:rsidRDefault="00A5282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заместитель председателя комиссии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5102D9">
        <w:rPr>
          <w:rFonts w:ascii="Times New Roman" w:hAnsi="Times New Roman"/>
          <w:b/>
          <w:sz w:val="24"/>
          <w:szCs w:val="24"/>
        </w:rPr>
        <w:t xml:space="preserve">  А.О. Казанцев</w:t>
      </w: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Т.П. Абраменкова</w:t>
      </w: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left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Члены комиссии: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Т.Н. Голубева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Ю.М.Торговкин</w:t>
      </w:r>
    </w:p>
    <w:p w:rsidR="00A5282D" w:rsidRPr="005102D9" w:rsidRDefault="00A5282D" w:rsidP="00F95772">
      <w:pPr>
        <w:jc w:val="both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A5282D" w:rsidRPr="005102D9" w:rsidRDefault="00A5282D" w:rsidP="00F957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102D9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A5282D" w:rsidRPr="005102D9" w:rsidRDefault="00A5282D" w:rsidP="00A22AE0">
      <w:pPr>
        <w:jc w:val="left"/>
        <w:rPr>
          <w:rFonts w:ascii="Times New Roman" w:hAnsi="Times New Roman"/>
          <w:b/>
          <w:sz w:val="24"/>
          <w:szCs w:val="24"/>
        </w:rPr>
      </w:pPr>
    </w:p>
    <w:p w:rsidR="00A5282D" w:rsidRPr="005102D9" w:rsidRDefault="00A5282D" w:rsidP="00A22AE0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A5282D" w:rsidRPr="005102D9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82D" w:rsidRDefault="00A5282D" w:rsidP="00A37C87">
      <w:r>
        <w:separator/>
      </w:r>
    </w:p>
  </w:endnote>
  <w:endnote w:type="continuationSeparator" w:id="1">
    <w:p w:rsidR="00A5282D" w:rsidRDefault="00A5282D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82D" w:rsidRDefault="00A5282D" w:rsidP="00A37C87">
      <w:r>
        <w:separator/>
      </w:r>
    </w:p>
  </w:footnote>
  <w:footnote w:type="continuationSeparator" w:id="1">
    <w:p w:rsidR="00A5282D" w:rsidRDefault="00A5282D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2D" w:rsidRDefault="00A5282D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282D" w:rsidRDefault="00A5282D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82D" w:rsidRDefault="00A5282D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A5282D" w:rsidRDefault="00A5282D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56BCC"/>
    <w:rsid w:val="00074732"/>
    <w:rsid w:val="000A792D"/>
    <w:rsid w:val="000B1372"/>
    <w:rsid w:val="001334EA"/>
    <w:rsid w:val="00160330"/>
    <w:rsid w:val="001672F6"/>
    <w:rsid w:val="00170771"/>
    <w:rsid w:val="001B71FB"/>
    <w:rsid w:val="001C00A3"/>
    <w:rsid w:val="001D0614"/>
    <w:rsid w:val="0020420F"/>
    <w:rsid w:val="002233F4"/>
    <w:rsid w:val="0027551E"/>
    <w:rsid w:val="002A18A9"/>
    <w:rsid w:val="002D3EA4"/>
    <w:rsid w:val="00346D6C"/>
    <w:rsid w:val="003B2C56"/>
    <w:rsid w:val="004336DE"/>
    <w:rsid w:val="004406F3"/>
    <w:rsid w:val="00480F29"/>
    <w:rsid w:val="004931DA"/>
    <w:rsid w:val="004D21C8"/>
    <w:rsid w:val="004E7F74"/>
    <w:rsid w:val="004F1D15"/>
    <w:rsid w:val="004F5970"/>
    <w:rsid w:val="005102D9"/>
    <w:rsid w:val="00521DB2"/>
    <w:rsid w:val="00534D9B"/>
    <w:rsid w:val="00562950"/>
    <w:rsid w:val="005D6C11"/>
    <w:rsid w:val="005E2AC6"/>
    <w:rsid w:val="00611FAE"/>
    <w:rsid w:val="006432F8"/>
    <w:rsid w:val="006D7360"/>
    <w:rsid w:val="006F2E61"/>
    <w:rsid w:val="00786427"/>
    <w:rsid w:val="0086206E"/>
    <w:rsid w:val="00890481"/>
    <w:rsid w:val="009304F5"/>
    <w:rsid w:val="00957D18"/>
    <w:rsid w:val="00976800"/>
    <w:rsid w:val="009A3AB3"/>
    <w:rsid w:val="009B3DBF"/>
    <w:rsid w:val="009C46A9"/>
    <w:rsid w:val="009C727B"/>
    <w:rsid w:val="009D75C5"/>
    <w:rsid w:val="00A0422B"/>
    <w:rsid w:val="00A17215"/>
    <w:rsid w:val="00A22AE0"/>
    <w:rsid w:val="00A25CBC"/>
    <w:rsid w:val="00A267CE"/>
    <w:rsid w:val="00A37C87"/>
    <w:rsid w:val="00A403D1"/>
    <w:rsid w:val="00A5282D"/>
    <w:rsid w:val="00A56B3D"/>
    <w:rsid w:val="00A7140B"/>
    <w:rsid w:val="00A91157"/>
    <w:rsid w:val="00A96092"/>
    <w:rsid w:val="00AB07C1"/>
    <w:rsid w:val="00B05E4D"/>
    <w:rsid w:val="00B658BD"/>
    <w:rsid w:val="00B76216"/>
    <w:rsid w:val="00B85CB4"/>
    <w:rsid w:val="00B8731C"/>
    <w:rsid w:val="00BC2D7B"/>
    <w:rsid w:val="00BC678B"/>
    <w:rsid w:val="00C027FA"/>
    <w:rsid w:val="00C74BBE"/>
    <w:rsid w:val="00CF0B73"/>
    <w:rsid w:val="00D00FED"/>
    <w:rsid w:val="00D01F34"/>
    <w:rsid w:val="00D103F7"/>
    <w:rsid w:val="00D14F26"/>
    <w:rsid w:val="00D2457B"/>
    <w:rsid w:val="00D26523"/>
    <w:rsid w:val="00D449EF"/>
    <w:rsid w:val="00D715E4"/>
    <w:rsid w:val="00D97C90"/>
    <w:rsid w:val="00E410B5"/>
    <w:rsid w:val="00E44D03"/>
    <w:rsid w:val="00E73429"/>
    <w:rsid w:val="00EA538A"/>
    <w:rsid w:val="00EF7A1F"/>
    <w:rsid w:val="00F32214"/>
    <w:rsid w:val="00F95772"/>
    <w:rsid w:val="00F97745"/>
    <w:rsid w:val="00FB3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</TotalTime>
  <Pages>4</Pages>
  <Words>1793</Words>
  <Characters>10224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2016-07-08T06:43:00Z</cp:lastPrinted>
  <dcterms:created xsi:type="dcterms:W3CDTF">2016-06-06T06:45:00Z</dcterms:created>
  <dcterms:modified xsi:type="dcterms:W3CDTF">2016-07-08T06:48:00Z</dcterms:modified>
</cp:coreProperties>
</file>